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4BD0E3" w14:textId="77777777" w:rsidR="0052397B" w:rsidRPr="00390034" w:rsidRDefault="0052397B" w:rsidP="0052397B">
      <w:pPr>
        <w:ind w:left="680" w:right="28"/>
        <w:rPr>
          <w:rFonts w:ascii="Arial" w:hAnsi="Arial" w:cs="Tahoma"/>
        </w:rPr>
      </w:pPr>
    </w:p>
    <w:p w14:paraId="3B995820" w14:textId="77777777" w:rsidR="0052397B" w:rsidRPr="00390034" w:rsidRDefault="0052397B">
      <w:pPr>
        <w:ind w:left="680" w:right="1134"/>
        <w:rPr>
          <w:rFonts w:ascii="Arial" w:hAnsi="Arial" w:cs="Tahoma"/>
        </w:rPr>
      </w:pPr>
    </w:p>
    <w:p w14:paraId="04D69E4B" w14:textId="77777777" w:rsidR="0052397B" w:rsidRPr="00E04DD2" w:rsidRDefault="009856DF" w:rsidP="0052397B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E04DD2">
        <w:rPr>
          <w:rFonts w:ascii="Arial" w:hAnsi="Arial" w:cs="Tahoma"/>
          <w:b/>
          <w:bCs/>
          <w:sz w:val="28"/>
          <w:lang w:val="en-US"/>
        </w:rPr>
        <w:t xml:space="preserve">Press release Calendar Week </w:t>
      </w:r>
      <w:r w:rsidR="00E04DD2" w:rsidRPr="00E04DD2">
        <w:rPr>
          <w:rFonts w:ascii="Arial" w:hAnsi="Arial" w:cs="Tahoma"/>
          <w:b/>
          <w:bCs/>
          <w:sz w:val="28"/>
          <w:lang w:val="en-US"/>
        </w:rPr>
        <w:t>23</w:t>
      </w:r>
      <w:r w:rsidRPr="00E04DD2">
        <w:rPr>
          <w:rFonts w:ascii="Arial" w:hAnsi="Arial" w:cs="Tahoma"/>
          <w:b/>
          <w:bCs/>
          <w:sz w:val="28"/>
          <w:lang w:val="en-US"/>
        </w:rPr>
        <w:t>/</w:t>
      </w:r>
      <w:r w:rsidR="00E04DD2" w:rsidRPr="00E04DD2">
        <w:rPr>
          <w:rFonts w:ascii="Arial" w:hAnsi="Arial" w:cs="Tahoma"/>
          <w:b/>
          <w:bCs/>
          <w:sz w:val="28"/>
          <w:lang w:val="en-US"/>
        </w:rPr>
        <w:t>I</w:t>
      </w:r>
    </w:p>
    <w:p w14:paraId="38834E7B" w14:textId="77777777" w:rsidR="0052397B" w:rsidRPr="00E04DD2" w:rsidRDefault="0052397B" w:rsidP="0052397B">
      <w:pPr>
        <w:ind w:left="709"/>
        <w:rPr>
          <w:rFonts w:ascii="Arial" w:hAnsi="Arial"/>
          <w:b/>
          <w:sz w:val="22"/>
          <w:lang w:val="en-US"/>
        </w:rPr>
      </w:pPr>
    </w:p>
    <w:p w14:paraId="2066971B" w14:textId="77777777" w:rsidR="0052397B" w:rsidRDefault="0052397B" w:rsidP="0052397B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0220E93B" w14:textId="77777777" w:rsidR="00A44E56" w:rsidRDefault="00A44E56" w:rsidP="0052397B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43A02DD0" w14:textId="77777777" w:rsidR="00A44E56" w:rsidRPr="00E04DD2" w:rsidRDefault="00A44E56" w:rsidP="0052397B">
      <w:pPr>
        <w:ind w:left="680"/>
        <w:jc w:val="both"/>
        <w:rPr>
          <w:rFonts w:ascii="Arial" w:hAnsi="Arial" w:cs="Arial"/>
          <w:b/>
          <w:sz w:val="22"/>
          <w:lang w:val="en-US"/>
        </w:rPr>
      </w:pPr>
      <w:bookmarkStart w:id="0" w:name="_GoBack"/>
      <w:bookmarkEnd w:id="0"/>
    </w:p>
    <w:p w14:paraId="1ABFB928" w14:textId="77777777" w:rsidR="00E04DD2" w:rsidRPr="00E7047A" w:rsidRDefault="00E04DD2" w:rsidP="00E04DD2">
      <w:pPr>
        <w:ind w:firstLine="680"/>
        <w:rPr>
          <w:rFonts w:ascii="Arial" w:hAnsi="Arial"/>
          <w:b/>
          <w:sz w:val="22"/>
          <w:lang w:val="en-GB"/>
        </w:rPr>
      </w:pPr>
      <w:r w:rsidRPr="00E7047A">
        <w:rPr>
          <w:rFonts w:ascii="Arial" w:hAnsi="Arial"/>
          <w:b/>
          <w:sz w:val="22"/>
          <w:lang w:val="en-GB"/>
        </w:rPr>
        <w:t>Remove insects fast with Rameder</w:t>
      </w:r>
    </w:p>
    <w:p w14:paraId="482EFEE9" w14:textId="77777777" w:rsidR="0052397B" w:rsidRPr="0078446D" w:rsidRDefault="0052397B" w:rsidP="0052397B">
      <w:pPr>
        <w:ind w:left="680"/>
        <w:jc w:val="both"/>
        <w:rPr>
          <w:rFonts w:ascii="Arial" w:hAnsi="Arial" w:cs="Arial"/>
          <w:b/>
          <w:sz w:val="20"/>
        </w:rPr>
      </w:pPr>
    </w:p>
    <w:p w14:paraId="4DF60025" w14:textId="77777777" w:rsidR="00804E70" w:rsidRPr="00E7047A" w:rsidRDefault="00804E70" w:rsidP="00804E70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  <w:r w:rsidRPr="00E7047A">
        <w:rPr>
          <w:rFonts w:ascii="Arial" w:hAnsi="Arial"/>
          <w:spacing w:val="4"/>
          <w:sz w:val="22"/>
          <w:szCs w:val="22"/>
          <w:lang w:val="en-GB"/>
        </w:rPr>
        <w:t>Statistically speaking, modern cars‘ aerodynamic design means fewer de</w:t>
      </w:r>
      <w:r>
        <w:rPr>
          <w:rFonts w:ascii="Arial" w:hAnsi="Arial"/>
          <w:spacing w:val="4"/>
          <w:sz w:val="22"/>
          <w:szCs w:val="22"/>
          <w:lang w:val="en-GB"/>
        </w:rPr>
        <w:t>a</w:t>
      </w:r>
      <w:r w:rsidRPr="00E7047A">
        <w:rPr>
          <w:rFonts w:ascii="Arial" w:hAnsi="Arial"/>
          <w:spacing w:val="4"/>
          <w:sz w:val="22"/>
          <w:szCs w:val="22"/>
          <w:lang w:val="en-GB"/>
        </w:rPr>
        <w:t xml:space="preserve">d insects on windscreens than ever before. But during long trips on motorways, windscreens still get somewhat </w:t>
      </w:r>
      <w:r>
        <w:rPr>
          <w:rFonts w:ascii="Arial" w:hAnsi="Arial"/>
          <w:spacing w:val="4"/>
          <w:sz w:val="22"/>
          <w:szCs w:val="22"/>
          <w:lang w:val="en-GB"/>
        </w:rPr>
        <w:t>opaque</w:t>
      </w:r>
      <w:r w:rsidRPr="00E7047A">
        <w:rPr>
          <w:rFonts w:ascii="Arial" w:hAnsi="Arial"/>
          <w:spacing w:val="4"/>
          <w:sz w:val="22"/>
          <w:szCs w:val="22"/>
          <w:lang w:val="en-GB"/>
        </w:rPr>
        <w:t xml:space="preserve"> rather fast. </w:t>
      </w:r>
      <w:r>
        <w:rPr>
          <w:rFonts w:ascii="Arial" w:hAnsi="Arial"/>
          <w:spacing w:val="4"/>
          <w:sz w:val="22"/>
          <w:szCs w:val="22"/>
          <w:lang w:val="en-GB"/>
        </w:rPr>
        <w:t>But w</w:t>
      </w:r>
      <w:r w:rsidRPr="00E7047A">
        <w:rPr>
          <w:rFonts w:ascii="Arial" w:hAnsi="Arial"/>
          <w:spacing w:val="4"/>
          <w:sz w:val="22"/>
          <w:szCs w:val="22"/>
          <w:lang w:val="en-GB"/>
        </w:rPr>
        <w:t xml:space="preserve">ith the inexpensive </w:t>
      </w:r>
      <w:r w:rsidRPr="00E7047A">
        <w:rPr>
          <w:rFonts w:ascii="Arial" w:hAnsi="Arial"/>
          <w:b/>
          <w:spacing w:val="4"/>
          <w:sz w:val="22"/>
          <w:szCs w:val="22"/>
          <w:lang w:val="en-GB"/>
        </w:rPr>
        <w:t>Rameder</w:t>
      </w:r>
      <w:r w:rsidRPr="00E7047A">
        <w:rPr>
          <w:rFonts w:ascii="Arial" w:hAnsi="Arial"/>
          <w:spacing w:val="4"/>
          <w:sz w:val="22"/>
          <w:szCs w:val="22"/>
          <w:lang w:val="en-GB"/>
        </w:rPr>
        <w:t xml:space="preserve"> insect remover </w:t>
      </w:r>
      <w:r>
        <w:rPr>
          <w:rFonts w:ascii="Arial" w:hAnsi="Arial"/>
          <w:spacing w:val="4"/>
          <w:sz w:val="22"/>
          <w:szCs w:val="22"/>
          <w:lang w:val="en-GB"/>
        </w:rPr>
        <w:t>“</w:t>
      </w:r>
      <w:r w:rsidRPr="00E7047A">
        <w:rPr>
          <w:rFonts w:ascii="Arial" w:hAnsi="Arial"/>
          <w:spacing w:val="4"/>
          <w:sz w:val="22"/>
          <w:szCs w:val="22"/>
          <w:lang w:val="en-GB"/>
        </w:rPr>
        <w:t xml:space="preserve">made in Germany“ even very sticky remains can be removed fast and gently, fortunately: spray it on, let it </w:t>
      </w:r>
      <w:r>
        <w:rPr>
          <w:rFonts w:ascii="Arial" w:hAnsi="Arial"/>
          <w:spacing w:val="4"/>
          <w:sz w:val="22"/>
          <w:szCs w:val="22"/>
          <w:lang w:val="en-GB"/>
        </w:rPr>
        <w:t>work</w:t>
      </w:r>
      <w:r w:rsidRPr="00E7047A">
        <w:rPr>
          <w:rFonts w:ascii="Arial" w:hAnsi="Arial"/>
          <w:spacing w:val="4"/>
          <w:sz w:val="22"/>
          <w:szCs w:val="22"/>
          <w:lang w:val="en-GB"/>
        </w:rPr>
        <w:t xml:space="preserve">, rinse and </w:t>
      </w:r>
      <w:r w:rsidR="00FB556F">
        <w:rPr>
          <w:rFonts w:ascii="Arial" w:hAnsi="Arial"/>
          <w:spacing w:val="4"/>
          <w:sz w:val="22"/>
          <w:szCs w:val="22"/>
          <w:lang w:val="en-GB"/>
        </w:rPr>
        <w:t xml:space="preserve">you are done! A 500ml spray </w:t>
      </w:r>
      <w:r w:rsidRPr="00E7047A">
        <w:rPr>
          <w:rFonts w:ascii="Arial" w:hAnsi="Arial"/>
          <w:spacing w:val="4"/>
          <w:sz w:val="22"/>
          <w:szCs w:val="22"/>
          <w:lang w:val="en-GB"/>
        </w:rPr>
        <w:t>costs only €4.49.</w:t>
      </w:r>
    </w:p>
    <w:p w14:paraId="71705A90" w14:textId="77777777" w:rsidR="00804E70" w:rsidRPr="00E7047A" w:rsidRDefault="00804E70" w:rsidP="00804E70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</w:p>
    <w:p w14:paraId="7E4F3F51" w14:textId="77777777" w:rsidR="00804E70" w:rsidRPr="00E7047A" w:rsidRDefault="00804E70" w:rsidP="00804E70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  <w:r w:rsidRPr="00E7047A">
        <w:rPr>
          <w:rFonts w:ascii="Arial" w:hAnsi="Arial"/>
          <w:spacing w:val="4"/>
          <w:sz w:val="22"/>
          <w:szCs w:val="22"/>
          <w:lang w:val="en-GB"/>
        </w:rPr>
        <w:t>I</w:t>
      </w:r>
      <w:r>
        <w:rPr>
          <w:rFonts w:ascii="Arial" w:hAnsi="Arial"/>
          <w:spacing w:val="4"/>
          <w:sz w:val="22"/>
          <w:szCs w:val="22"/>
          <w:lang w:val="en-GB"/>
        </w:rPr>
        <w:t>ts</w:t>
      </w:r>
      <w:r w:rsidRPr="00E7047A">
        <w:rPr>
          <w:rFonts w:ascii="Arial" w:hAnsi="Arial"/>
          <w:spacing w:val="4"/>
          <w:sz w:val="22"/>
          <w:szCs w:val="22"/>
          <w:lang w:val="en-GB"/>
        </w:rPr>
        <w:t xml:space="preserve"> gentle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ingredients mean you can also apply </w:t>
      </w:r>
      <w:r w:rsidRPr="00E7047A">
        <w:rPr>
          <w:rFonts w:ascii="Arial" w:hAnsi="Arial"/>
          <w:b/>
          <w:spacing w:val="4"/>
          <w:sz w:val="22"/>
          <w:szCs w:val="22"/>
          <w:lang w:val="en-GB"/>
        </w:rPr>
        <w:t>Rameder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 insect remover on painted or plastic surfaces, i.e., wherever dead flies</w:t>
      </w:r>
      <w:r w:rsidR="00FB556F">
        <w:rPr>
          <w:rFonts w:ascii="Arial" w:hAnsi="Arial"/>
          <w:spacing w:val="4"/>
          <w:sz w:val="22"/>
          <w:szCs w:val="22"/>
          <w:lang w:val="en-GB"/>
        </w:rPr>
        <w:t xml:space="preserve"> simply look ugly</w:t>
      </w:r>
      <w:r w:rsidRPr="00E7047A">
        <w:rPr>
          <w:rFonts w:ascii="Arial" w:hAnsi="Arial"/>
          <w:spacing w:val="4"/>
          <w:sz w:val="22"/>
          <w:szCs w:val="22"/>
          <w:lang w:val="en-GB"/>
        </w:rPr>
        <w:t xml:space="preserve">. </w:t>
      </w:r>
      <w:r>
        <w:rPr>
          <w:rFonts w:ascii="Arial" w:hAnsi="Arial"/>
          <w:spacing w:val="4"/>
          <w:sz w:val="22"/>
          <w:szCs w:val="22"/>
          <w:lang w:val="en-GB"/>
        </w:rPr>
        <w:t>And it also removes bird droppings, petrol remains, exhaust remains and diesel soot</w:t>
      </w:r>
      <w:r w:rsidRPr="00E7047A">
        <w:rPr>
          <w:rFonts w:ascii="Arial" w:hAnsi="Arial"/>
          <w:spacing w:val="4"/>
          <w:sz w:val="22"/>
          <w:szCs w:val="22"/>
          <w:lang w:val="en-GB"/>
        </w:rPr>
        <w:t xml:space="preserve">. </w:t>
      </w:r>
      <w:r>
        <w:rPr>
          <w:rFonts w:ascii="Arial" w:hAnsi="Arial"/>
          <w:spacing w:val="4"/>
          <w:sz w:val="22"/>
          <w:szCs w:val="22"/>
          <w:lang w:val="en-GB"/>
        </w:rPr>
        <w:t>The biologically degradable product can thus always be used before you wash your car (or have it washed)</w:t>
      </w:r>
      <w:r w:rsidRPr="00E7047A">
        <w:rPr>
          <w:rFonts w:ascii="Arial" w:hAnsi="Arial"/>
          <w:spacing w:val="4"/>
          <w:sz w:val="22"/>
          <w:szCs w:val="22"/>
          <w:lang w:val="en-GB"/>
        </w:rPr>
        <w:t>.</w:t>
      </w:r>
    </w:p>
    <w:p w14:paraId="413D141E" w14:textId="77777777" w:rsidR="0052397B" w:rsidRPr="00804E70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5F3988F4" w14:textId="77777777" w:rsidR="00FB556F" w:rsidRDefault="00FB556F" w:rsidP="00FB556F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3D47F279" w14:textId="77777777" w:rsidR="00FB556F" w:rsidRDefault="00FB556F" w:rsidP="00FB556F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0C2DF323" w14:textId="77777777" w:rsidR="00FB556F" w:rsidRPr="006A210D" w:rsidRDefault="00FB556F" w:rsidP="00FB556F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7" w:history="1">
        <w:r w:rsidRPr="006A210D">
          <w:rPr>
            <w:rStyle w:val="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59D53DC3" w14:textId="77777777" w:rsidR="00FB556F" w:rsidRPr="006A210D" w:rsidRDefault="00FB556F" w:rsidP="00FB556F">
      <w:pPr>
        <w:ind w:left="680"/>
        <w:jc w:val="both"/>
        <w:rPr>
          <w:rStyle w:val="Link"/>
          <w:lang w:val="en-GB"/>
        </w:rPr>
      </w:pPr>
    </w:p>
    <w:p w14:paraId="64AF3695" w14:textId="77777777" w:rsidR="00FB556F" w:rsidRPr="006A210D" w:rsidRDefault="00FB556F" w:rsidP="00FB556F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... </w:t>
      </w:r>
      <w:proofErr w:type="gramStart"/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>o</w:t>
      </w:r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>r</w:t>
      </w:r>
      <w:proofErr w:type="gramEnd"/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 on </w:t>
      </w: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8" w:history="1"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plus.google.com/s/</w:t>
        </w:r>
        <w:proofErr w:type="spellStart"/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rameder</w:t>
        </w:r>
        <w:proofErr w:type="spellEnd"/>
      </w:hyperlink>
    </w:p>
    <w:p w14:paraId="30CDDCAE" w14:textId="77777777" w:rsidR="00FB556F" w:rsidRDefault="00FB556F" w:rsidP="00FB556F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6497BDED" w14:textId="77777777" w:rsidR="0052397B" w:rsidRPr="00804E70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2C5E0836" w14:textId="77777777" w:rsidR="0052397B" w:rsidRPr="00804E70" w:rsidRDefault="0052397B" w:rsidP="0052397B">
      <w:pPr>
        <w:jc w:val="both"/>
        <w:rPr>
          <w:rFonts w:ascii="Arial" w:hAnsi="Arial" w:cs="Arial"/>
          <w:b/>
          <w:sz w:val="20"/>
          <w:lang w:val="en-US"/>
        </w:rPr>
      </w:pPr>
    </w:p>
    <w:p w14:paraId="2E6DD4AA" w14:textId="77777777" w:rsidR="0052397B" w:rsidRPr="00804E70" w:rsidRDefault="0052397B" w:rsidP="0052397B">
      <w:pPr>
        <w:ind w:left="709"/>
        <w:rPr>
          <w:rFonts w:ascii="Arial" w:hAnsi="Arial"/>
          <w:sz w:val="22"/>
          <w:lang w:val="en-US"/>
        </w:rPr>
      </w:pPr>
    </w:p>
    <w:p w14:paraId="46843774" w14:textId="77777777" w:rsidR="0052397B" w:rsidRPr="00804E70" w:rsidRDefault="0052397B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595031BC" w14:textId="77777777" w:rsidR="0052397B" w:rsidRPr="00804E70" w:rsidRDefault="0052397B" w:rsidP="0052397B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7490D5E8" w14:textId="77777777" w:rsidR="0052397B" w:rsidRPr="00BC75FA" w:rsidRDefault="009856DF" w:rsidP="0052397B">
      <w:pPr>
        <w:pStyle w:val="Textkrper2"/>
        <w:ind w:left="680"/>
        <w:rPr>
          <w:rFonts w:ascii="Arial" w:hAnsi="Arial" w:cs="Arial"/>
          <w:b w:val="0"/>
          <w:sz w:val="20"/>
          <w:szCs w:val="18"/>
          <w:lang w:val="de-DE"/>
        </w:rPr>
      </w:pPr>
      <w:r w:rsidRPr="00B06258">
        <w:rPr>
          <w:rFonts w:ascii="Arial" w:hAnsi="Arial" w:cs="Arial"/>
          <w:sz w:val="20"/>
          <w:szCs w:val="18"/>
          <w:u w:val="single"/>
        </w:rPr>
        <w:t>Press contact</w:t>
      </w:r>
      <w:r w:rsidRPr="00B06258">
        <w:rPr>
          <w:rFonts w:ascii="Arial" w:hAnsi="Arial" w:cs="Arial"/>
          <w:sz w:val="20"/>
          <w:szCs w:val="18"/>
        </w:rPr>
        <w:t>: Rameder</w:t>
      </w:r>
      <w:r w:rsidRPr="00A64B49">
        <w:rPr>
          <w:rFonts w:ascii="Arial" w:hAnsi="Arial" w:cs="Arial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  <w:lang w:val="de-DE"/>
        </w:rPr>
        <w:t>Munschwitz</w:t>
      </w:r>
      <w:proofErr w:type="spellEnd"/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 Email: </w:t>
      </w:r>
      <w:hyperlink r:id="rId9" w:history="1">
        <w:r w:rsidRPr="00BC75FA">
          <w:rPr>
            <w:rStyle w:val="Link"/>
            <w:rFonts w:ascii="Arial" w:hAnsi="Arial" w:cs="Arial"/>
            <w:color w:val="auto"/>
            <w:sz w:val="20"/>
            <w:szCs w:val="18"/>
            <w:u w:val="none"/>
            <w:lang w:val="de-DE"/>
          </w:rPr>
          <w:t>j.waldmann@kupplung.de</w:t>
        </w:r>
      </w:hyperlink>
    </w:p>
    <w:p w14:paraId="736B1299" w14:textId="77777777" w:rsidR="0052397B" w:rsidRPr="00BC75FA" w:rsidRDefault="0052397B" w:rsidP="0052397B">
      <w:pPr>
        <w:pStyle w:val="Textkrper2"/>
        <w:ind w:left="680"/>
        <w:rPr>
          <w:rFonts w:ascii="Arial" w:hAnsi="Arial" w:cs="Arial"/>
          <w:sz w:val="20"/>
          <w:szCs w:val="18"/>
          <w:lang w:val="de-DE"/>
        </w:rPr>
      </w:pPr>
    </w:p>
    <w:p w14:paraId="6DB57862" w14:textId="77777777" w:rsidR="0052397B" w:rsidRPr="002856A7" w:rsidRDefault="009856DF" w:rsidP="002856A7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2856A7">
        <w:rPr>
          <w:rFonts w:ascii="Arial" w:hAnsi="Arial" w:cs="Arial"/>
          <w:b/>
          <w:spacing w:val="10"/>
          <w:sz w:val="20"/>
          <w:u w:val="single"/>
        </w:rPr>
        <w:t xml:space="preserve">Press </w:t>
      </w:r>
      <w:proofErr w:type="spellStart"/>
      <w:r w:rsidRPr="002856A7">
        <w:rPr>
          <w:rFonts w:ascii="Arial" w:hAnsi="Arial" w:cs="Arial"/>
          <w:b/>
          <w:spacing w:val="10"/>
          <w:sz w:val="20"/>
          <w:u w:val="single"/>
        </w:rPr>
        <w:t>contact</w:t>
      </w:r>
      <w:proofErr w:type="spellEnd"/>
      <w:r w:rsidRPr="002856A7">
        <w:rPr>
          <w:rFonts w:ascii="Arial" w:hAnsi="Arial" w:cs="Arial"/>
          <w:b/>
          <w:spacing w:val="10"/>
          <w:sz w:val="20"/>
          <w:u w:val="single"/>
        </w:rPr>
        <w:t>:</w:t>
      </w:r>
      <w:r w:rsidRPr="002856A7">
        <w:rPr>
          <w:rFonts w:ascii="Arial" w:hAnsi="Arial" w:cs="Arial"/>
          <w:b/>
          <w:spacing w:val="10"/>
          <w:sz w:val="20"/>
        </w:rPr>
        <w:t xml:space="preserve"> IKmedia GmbH</w:t>
      </w:r>
      <w:r w:rsidRPr="002856A7">
        <w:rPr>
          <w:rFonts w:ascii="Arial" w:hAnsi="Arial" w:cs="Arial"/>
          <w:spacing w:val="10"/>
          <w:sz w:val="20"/>
        </w:rPr>
        <w:t xml:space="preserve">; Oliver Schielein; Andreas </w:t>
      </w:r>
      <w:proofErr w:type="spellStart"/>
      <w:r w:rsidRPr="002856A7">
        <w:rPr>
          <w:rFonts w:ascii="Arial" w:hAnsi="Arial" w:cs="Arial"/>
          <w:spacing w:val="10"/>
          <w:sz w:val="20"/>
        </w:rPr>
        <w:t>Hempfling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; </w:t>
      </w:r>
      <w:proofErr w:type="spellStart"/>
      <w:r w:rsidR="002B55C9" w:rsidRPr="002856A7">
        <w:rPr>
          <w:rFonts w:ascii="Arial" w:hAnsi="Arial" w:cs="Arial"/>
          <w:spacing w:val="10"/>
          <w:sz w:val="20"/>
        </w:rPr>
        <w:t>Wendelsteiner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 Straße</w:t>
      </w:r>
      <w:r w:rsidRPr="002856A7">
        <w:rPr>
          <w:rFonts w:ascii="Arial" w:hAnsi="Arial" w:cs="Arial"/>
          <w:spacing w:val="10"/>
          <w:sz w:val="20"/>
        </w:rPr>
        <w:t xml:space="preserve"> </w:t>
      </w:r>
      <w:r w:rsidR="002B55C9" w:rsidRPr="002856A7">
        <w:rPr>
          <w:rFonts w:ascii="Arial" w:hAnsi="Arial" w:cs="Arial"/>
          <w:spacing w:val="10"/>
          <w:sz w:val="20"/>
          <w:lang w:val="en-GB"/>
        </w:rPr>
        <w:t>2</w:t>
      </w:r>
      <w:r w:rsidRPr="002856A7">
        <w:rPr>
          <w:rFonts w:ascii="Arial" w:hAnsi="Arial" w:cs="Arial"/>
          <w:spacing w:val="10"/>
          <w:sz w:val="20"/>
          <w:lang w:val="en-GB"/>
        </w:rPr>
        <w:t>a;</w:t>
      </w:r>
      <w:r w:rsidRP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856A7">
        <w:rPr>
          <w:rFonts w:ascii="Arial" w:hAnsi="Arial" w:cs="Arial"/>
          <w:spacing w:val="6"/>
          <w:sz w:val="20"/>
          <w:lang w:val="en-GB"/>
        </w:rPr>
        <w:br/>
      </w:r>
      <w:r w:rsidRPr="002856A7">
        <w:rPr>
          <w:rFonts w:ascii="Arial" w:hAnsi="Arial" w:cs="Arial"/>
          <w:spacing w:val="6"/>
          <w:sz w:val="20"/>
          <w:lang w:val="en-GB"/>
        </w:rPr>
        <w:t xml:space="preserve">D-91126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Schwabach</w:t>
      </w:r>
      <w:proofErr w:type="spellEnd"/>
      <w:r w:rsid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B55C9">
        <w:rPr>
          <w:rFonts w:ascii="Arial" w:hAnsi="Arial" w:cs="Arial"/>
          <w:sz w:val="20"/>
          <w:szCs w:val="18"/>
          <w:lang w:val="en-GB"/>
        </w:rPr>
        <w:t>Phone: +49-9122/6313-421; Fax: +49-9122/6313-430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; Email: </w:t>
      </w:r>
      <w:hyperlink r:id="rId10" w:history="1">
        <w:r>
          <w:rPr>
            <w:rStyle w:val="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sectPr w:rsidR="0052397B" w:rsidRPr="002856A7" w:rsidSect="00A44E56">
      <w:headerReference w:type="default" r:id="rId11"/>
      <w:footerReference w:type="default" r:id="rId12"/>
      <w:pgSz w:w="11906" w:h="16838"/>
      <w:pgMar w:top="261" w:right="1134" w:bottom="261" w:left="397" w:header="425" w:footer="454" w:gutter="0"/>
      <w:cols w:space="708"/>
      <w:printerSettings r:id="rId13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10B4FB" w14:textId="77777777" w:rsidR="001822BC" w:rsidRDefault="001822BC">
      <w:r>
        <w:separator/>
      </w:r>
    </w:p>
  </w:endnote>
  <w:endnote w:type="continuationSeparator" w:id="0">
    <w:p w14:paraId="7988DC3A" w14:textId="77777777" w:rsidR="001822BC" w:rsidRDefault="00182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7BC25B" w14:textId="77777777" w:rsidR="0052397B" w:rsidRDefault="0052397B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D82ABB" w14:textId="77777777" w:rsidR="001822BC" w:rsidRDefault="001822BC">
      <w:r>
        <w:separator/>
      </w:r>
    </w:p>
  </w:footnote>
  <w:footnote w:type="continuationSeparator" w:id="0">
    <w:p w14:paraId="6FA465E8" w14:textId="77777777" w:rsidR="001822BC" w:rsidRDefault="001822B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27F7DD" w14:textId="77777777" w:rsidR="0052397B" w:rsidRDefault="00DC1D67" w:rsidP="0052397B">
    <w:pPr>
      <w:pStyle w:val="Kopfzeile"/>
      <w:ind w:left="-397"/>
    </w:pPr>
    <w:r w:rsidRPr="00A94007">
      <w:rPr>
        <w:noProof/>
      </w:rPr>
      <w:drawing>
        <wp:inline distT="0" distB="0" distL="0" distR="0" wp14:anchorId="08810A70" wp14:editId="597A1518">
          <wp:extent cx="7553325" cy="618490"/>
          <wp:effectExtent l="0" t="0" r="9525" b="0"/>
          <wp:docPr id="1" name="Bild 1" descr="Beschreibung: Kopfzeile_internat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Kopfzeile_internatio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embedSystemFonts/>
  <w:proofState w:spelling="clean" w:grammar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E9C"/>
    <w:rsid w:val="001822BC"/>
    <w:rsid w:val="001952D9"/>
    <w:rsid w:val="00242587"/>
    <w:rsid w:val="002856A7"/>
    <w:rsid w:val="002B55C9"/>
    <w:rsid w:val="00440428"/>
    <w:rsid w:val="004801B3"/>
    <w:rsid w:val="004B0EAD"/>
    <w:rsid w:val="0052397B"/>
    <w:rsid w:val="005F1E1B"/>
    <w:rsid w:val="00686093"/>
    <w:rsid w:val="00804E70"/>
    <w:rsid w:val="008B5779"/>
    <w:rsid w:val="009856DF"/>
    <w:rsid w:val="00A44E56"/>
    <w:rsid w:val="00B75E9C"/>
    <w:rsid w:val="00B82380"/>
    <w:rsid w:val="00BC75FA"/>
    <w:rsid w:val="00DC1D67"/>
    <w:rsid w:val="00E04DD2"/>
    <w:rsid w:val="00E651FA"/>
    <w:rsid w:val="00E67A02"/>
    <w:rsid w:val="00FB5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730931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Beton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eichen1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eichen1">
    <w:name w:val="Textkörper 2 Zeichen1"/>
    <w:link w:val="Textkrper2"/>
    <w:rsid w:val="00390034"/>
    <w:rPr>
      <w:rFonts w:ascii="Verdana" w:hAnsi="Verdana"/>
      <w:b/>
      <w:sz w:val="22"/>
    </w:rPr>
  </w:style>
  <w:style w:type="character" w:styleId="Gesichtet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eiche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eichen">
    <w:name w:val="Sprechblasentext Zeiche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Beton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eichen1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eichen1">
    <w:name w:val="Textkörper 2 Zeichen1"/>
    <w:link w:val="Textkrper2"/>
    <w:rsid w:val="00390034"/>
    <w:rPr>
      <w:rFonts w:ascii="Verdana" w:hAnsi="Verdana"/>
      <w:b/>
      <w:sz w:val="22"/>
    </w:rPr>
  </w:style>
  <w:style w:type="character" w:styleId="Gesichtet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eiche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eichen">
    <w:name w:val="Sprechblasentext Zeiche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printerSettings" Target="printerSettings/printerSettings1.bin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facebook.com/rameder.de" TargetMode="External"/><Relationship Id="rId8" Type="http://schemas.openxmlformats.org/officeDocument/2006/relationships/hyperlink" Target="http://plus.google.com/s/rameder" TargetMode="External"/><Relationship Id="rId9" Type="http://schemas.openxmlformats.org/officeDocument/2006/relationships/hyperlink" Target="mailto:j.waldmann@kupplung.de" TargetMode="External"/><Relationship Id="rId10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02%20Kunden%202013\H%20I%20J\IKmedia\Vorlage%20Rameder\Rameder%20PRM%20G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\02 Kunden 2013\H I J\IKmedia\Vorlage Rameder\Rameder PRM GB.dot</Template>
  <TotalTime>0</TotalTime>
  <Pages>1</Pages>
  <Words>197</Words>
  <Characters>1244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1439</CharactersWithSpaces>
  <SharedDoc>false</SharedDoc>
  <HLinks>
    <vt:vector size="12" baseType="variant">
      <vt:variant>
        <vt:i4>7274567</vt:i4>
      </vt:variant>
      <vt:variant>
        <vt:i4>3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2293849</vt:i4>
      </vt:variant>
      <vt:variant>
        <vt:i4>0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MKS-Akkurat</dc:creator>
  <cp:keywords/>
  <cp:lastModifiedBy>IK 14</cp:lastModifiedBy>
  <cp:revision>6</cp:revision>
  <cp:lastPrinted>2015-06-05T10:11:00Z</cp:lastPrinted>
  <dcterms:created xsi:type="dcterms:W3CDTF">2015-05-08T07:30:00Z</dcterms:created>
  <dcterms:modified xsi:type="dcterms:W3CDTF">2015-06-05T10:11:00Z</dcterms:modified>
</cp:coreProperties>
</file>